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5D2B4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WHYT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5D2B44" w:rsidRDefault="005D2B4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Bridstow</w:t>
      </w:r>
      <w:proofErr w:type="spellEnd"/>
      <w:r>
        <w:rPr>
          <w:rFonts w:ascii="Times New Roman" w:hAnsi="Times New Roman" w:cs="Times New Roman"/>
          <w:sz w:val="24"/>
          <w:szCs w:val="24"/>
        </w:rPr>
        <w:t>, Herefordshire.</w:t>
      </w:r>
    </w:p>
    <w:p w:rsidR="005D2B44" w:rsidRDefault="005D2B4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2B44" w:rsidRDefault="005D2B4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2B44" w:rsidRDefault="005D2B4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Aug.1418</w:t>
      </w:r>
      <w:r>
        <w:rPr>
          <w:rFonts w:ascii="Times New Roman" w:hAnsi="Times New Roman" w:cs="Times New Roman"/>
          <w:sz w:val="24"/>
          <w:szCs w:val="24"/>
        </w:rPr>
        <w:tab/>
        <w:t>He became Vicar.</w:t>
      </w:r>
    </w:p>
    <w:p w:rsidR="005D2B44" w:rsidRDefault="005D2B4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(Lacy Register p.114)</w:t>
      </w:r>
    </w:p>
    <w:p w:rsidR="005D2B44" w:rsidRDefault="005D2B4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2B44" w:rsidRDefault="005D2B4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2B44" w:rsidRPr="005D2B44" w:rsidRDefault="005D2B4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October 2015</w:t>
      </w:r>
      <w:bookmarkStart w:id="0" w:name="_GoBack"/>
      <w:bookmarkEnd w:id="0"/>
    </w:p>
    <w:sectPr w:rsidR="005D2B44" w:rsidRPr="005D2B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B44" w:rsidRDefault="005D2B44" w:rsidP="00564E3C">
      <w:pPr>
        <w:spacing w:after="0" w:line="240" w:lineRule="auto"/>
      </w:pPr>
      <w:r>
        <w:separator/>
      </w:r>
    </w:p>
  </w:endnote>
  <w:endnote w:type="continuationSeparator" w:id="0">
    <w:p w:rsidR="005D2B44" w:rsidRDefault="005D2B4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D2B44">
      <w:rPr>
        <w:rFonts w:ascii="Times New Roman" w:hAnsi="Times New Roman" w:cs="Times New Roman"/>
        <w:noProof/>
        <w:sz w:val="24"/>
        <w:szCs w:val="24"/>
      </w:rPr>
      <w:t>21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B44" w:rsidRDefault="005D2B44" w:rsidP="00564E3C">
      <w:pPr>
        <w:spacing w:after="0" w:line="240" w:lineRule="auto"/>
      </w:pPr>
      <w:r>
        <w:separator/>
      </w:r>
    </w:p>
  </w:footnote>
  <w:footnote w:type="continuationSeparator" w:id="0">
    <w:p w:rsidR="005D2B44" w:rsidRDefault="005D2B4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B44"/>
    <w:rsid w:val="00372DC6"/>
    <w:rsid w:val="00564E3C"/>
    <w:rsid w:val="005D2B44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BCDC7"/>
  <w15:chartTrackingRefBased/>
  <w15:docId w15:val="{F4DB1A41-2E6D-4529-A8CE-E3BC86F89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2015-10-21T19:43:00Z</dcterms:created>
  <dcterms:modified xsi:type="dcterms:W3CDTF">2015-10-21T19:45:00Z</dcterms:modified>
</cp:coreProperties>
</file>